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1546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Gabriel Mello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pela participação na equipe de organização e recepção da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Gabriel Mello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pela participação na equipe de organização e recepção da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2C788C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650" w:rsidRDefault="007B1650">
      <w:r>
        <w:separator/>
      </w:r>
    </w:p>
  </w:endnote>
  <w:endnote w:type="continuationSeparator" w:id="0">
    <w:p w:rsidR="007B1650" w:rsidRDefault="007B1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650" w:rsidRDefault="007B1650">
      <w:r>
        <w:separator/>
      </w:r>
    </w:p>
  </w:footnote>
  <w:footnote w:type="continuationSeparator" w:id="0">
    <w:p w:rsidR="007B1650" w:rsidRDefault="007B16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6FF0BD7B" wp14:editId="01A2034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3F64B4B4" wp14:editId="1575252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4A1FEEBD" wp14:editId="461695C3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C788C"/>
    <w:rsid w:val="002D1F9A"/>
    <w:rsid w:val="002F02DB"/>
    <w:rsid w:val="00323F0F"/>
    <w:rsid w:val="00397FF3"/>
    <w:rsid w:val="00412795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B1650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155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2015-08-18T15:40:00Z</dcterms:created>
  <dcterms:modified xsi:type="dcterms:W3CDTF">2015-08-18T15:40:00Z</dcterms:modified>
</cp:coreProperties>
</file>